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08362" w14:textId="77777777" w:rsidR="00A11A00" w:rsidRDefault="00A11A00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BASSET</w:t>
      </w:r>
      <w:r>
        <w:rPr>
          <w:rFonts w:ascii="Times New Roman" w:hAnsi="Times New Roman" w:cs="Times New Roman"/>
          <w:sz w:val="24"/>
          <w:szCs w:val="24"/>
        </w:rPr>
        <w:t xml:space="preserve">       (fl.1442)</w:t>
      </w:r>
    </w:p>
    <w:p w14:paraId="17AD1774" w14:textId="77777777" w:rsidR="00A11A00" w:rsidRDefault="00A11A00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6669703D" w14:textId="77777777" w:rsidR="00A11A00" w:rsidRDefault="00A11A00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03CFB7" w14:textId="77777777" w:rsidR="00A11A00" w:rsidRDefault="00A11A00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448D7B" w14:textId="77777777" w:rsidR="00A11A00" w:rsidRDefault="00A11A00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William Beaufitz of London, fishmonger(q.v.), brought a plaint of debt against</w:t>
      </w:r>
    </w:p>
    <w:p w14:paraId="5FF44DAC" w14:textId="77777777" w:rsidR="00A11A00" w:rsidRDefault="00A11A00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 and Roger Eweyn of Thaxted(q.v.).</w:t>
      </w:r>
    </w:p>
    <w:p w14:paraId="3A549CD8" w14:textId="5EF92BDC" w:rsidR="00A11A00" w:rsidRDefault="00A11A00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6E2B038" w14:textId="77777777" w:rsidR="00E24F35" w:rsidRDefault="00E24F35" w:rsidP="00E24F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Nicholas Marchall of London, ironmonger(q.v.), brought a plaint of debt against</w:t>
      </w:r>
    </w:p>
    <w:p w14:paraId="218F4F3A" w14:textId="77777777" w:rsidR="00E24F35" w:rsidRDefault="00E24F35" w:rsidP="00E24F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 and four others.</w:t>
      </w:r>
    </w:p>
    <w:p w14:paraId="18148944" w14:textId="18B12234" w:rsidR="00E24F35" w:rsidRDefault="00E24F35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44265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https://waalt.uh.edu/index.php/CP40/732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B11F0BF" w14:textId="77777777" w:rsidR="00A11A00" w:rsidRDefault="00A11A00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4DA6E7" w14:textId="77777777" w:rsidR="00A11A00" w:rsidRDefault="00A11A00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08CBC0" w14:textId="5E79D72A" w:rsidR="00A11A00" w:rsidRDefault="00A11A00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2022</w:t>
      </w:r>
    </w:p>
    <w:p w14:paraId="034061E5" w14:textId="2EE49400" w:rsidR="00E24F35" w:rsidRDefault="00E24F35" w:rsidP="00A11A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2022</w:t>
      </w:r>
    </w:p>
    <w:p w14:paraId="28C17F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330D7" w14:textId="77777777" w:rsidR="00A11A00" w:rsidRDefault="00A11A00" w:rsidP="009139A6">
      <w:r>
        <w:separator/>
      </w:r>
    </w:p>
  </w:endnote>
  <w:endnote w:type="continuationSeparator" w:id="0">
    <w:p w14:paraId="6EBDE0FF" w14:textId="77777777" w:rsidR="00A11A00" w:rsidRDefault="00A11A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239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5D8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CFB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5414C" w14:textId="77777777" w:rsidR="00A11A00" w:rsidRDefault="00A11A00" w:rsidP="009139A6">
      <w:r>
        <w:separator/>
      </w:r>
    </w:p>
  </w:footnote>
  <w:footnote w:type="continuationSeparator" w:id="0">
    <w:p w14:paraId="0EA30126" w14:textId="77777777" w:rsidR="00A11A00" w:rsidRDefault="00A11A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70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EF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8A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A00"/>
    <w:rsid w:val="000666E0"/>
    <w:rsid w:val="002510B7"/>
    <w:rsid w:val="005C130B"/>
    <w:rsid w:val="00826F5C"/>
    <w:rsid w:val="009139A6"/>
    <w:rsid w:val="009448BB"/>
    <w:rsid w:val="00A11A00"/>
    <w:rsid w:val="00A3176C"/>
    <w:rsid w:val="00AE65F8"/>
    <w:rsid w:val="00BA00AB"/>
    <w:rsid w:val="00CB4ED9"/>
    <w:rsid w:val="00E24F3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E574B"/>
  <w15:chartTrackingRefBased/>
  <w15:docId w15:val="{5F5AE422-3DC6-4FB9-9E1A-001874E1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1A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32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2022-08-09T08:29:00Z</dcterms:created>
  <dcterms:modified xsi:type="dcterms:W3CDTF">2022-08-13T15:32:00Z</dcterms:modified>
</cp:coreProperties>
</file>